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6F39F200" w:rsidR="005C39F4" w:rsidRPr="007A5058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DA2EFC" w:rsidRPr="007A5058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5A593F">
            <w:rPr>
              <w:rFonts w:eastAsia="Calibri"/>
              <w:sz w:val="20"/>
              <w:szCs w:val="20"/>
              <w:lang w:eastAsia="en-US"/>
            </w:rPr>
            <w:t>16</w:t>
          </w:r>
          <w:r w:rsidRPr="007A5058">
            <w:rPr>
              <w:rFonts w:eastAsia="Calibri"/>
              <w:sz w:val="20"/>
              <w:szCs w:val="20"/>
              <w:lang w:eastAsia="en-US"/>
            </w:rPr>
            <w:t>/</w:t>
          </w:r>
          <w:r w:rsidR="000B419F" w:rsidRPr="007A5058">
            <w:rPr>
              <w:rFonts w:eastAsia="Calibri"/>
              <w:sz w:val="20"/>
              <w:szCs w:val="20"/>
              <w:lang w:eastAsia="en-US"/>
            </w:rPr>
            <w:t>202</w:t>
          </w:r>
          <w:r w:rsidR="00B015A7" w:rsidRPr="007A5058">
            <w:rPr>
              <w:rFonts w:eastAsia="Calibri"/>
              <w:sz w:val="20"/>
              <w:szCs w:val="20"/>
              <w:lang w:eastAsia="en-US"/>
            </w:rPr>
            <w:t>6</w:t>
          </w:r>
        </w:sdtContent>
      </w:sdt>
    </w:p>
    <w:p w14:paraId="5C87D17F" w14:textId="7B7DF260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7A5058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5A593F" w:rsidRPr="005A593F">
            <w:rPr>
              <w:rFonts w:eastAsia="Calibri"/>
              <w:sz w:val="20"/>
              <w:szCs w:val="20"/>
              <w:lang w:eastAsia="en-US"/>
            </w:rPr>
            <w:t>OPKLIPON-16-2026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0CC9A049" w:rsidR="005C39F4" w:rsidRDefault="00C0684F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684F">
              <w:rPr>
                <w:rFonts w:eastAsiaTheme="majorEastAsia"/>
                <w:b/>
                <w:szCs w:val="20"/>
              </w:rPr>
              <w:t>Vzdrževanje klimatskih naprav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5A593F">
              <w:rPr>
                <w:sz w:val="20"/>
                <w:szCs w:val="20"/>
              </w:rPr>
            </w:r>
            <w:r w:rsidR="005A593F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E92ACD">
        <w:trPr>
          <w:trHeight w:val="46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E92ACD">
        <w:trPr>
          <w:trHeight w:val="399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E92ACD">
        <w:trPr>
          <w:trHeight w:val="419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14:paraId="41FD244E" w14:textId="23A7FE1A" w:rsidR="00A06E20" w:rsidRPr="001572FE" w:rsidRDefault="005A593F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E92ACD">
        <w:trPr>
          <w:trHeight w:val="1545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E92ACD" w:rsidRPr="001572FE" w14:paraId="07C293C3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506A0B5B" w14:textId="48C43382" w:rsidR="00E92ACD" w:rsidRPr="001572FE" w:rsidRDefault="00E92ACD" w:rsidP="00E92ACD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0F429108" w14:textId="50D6B93D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92ACD" w:rsidRPr="001572FE" w14:paraId="4B78CC98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7ABDE63" w14:textId="48C0C523" w:rsidR="00E92ACD" w:rsidRPr="001572FE" w:rsidRDefault="00E92ACD" w:rsidP="00E92ACD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577F58A6" w14:textId="51697CA4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A712C" w:rsidRPr="001572FE" w14:paraId="645FCB30" w14:textId="77777777" w:rsidTr="00DA712C">
        <w:trPr>
          <w:trHeight w:val="553"/>
          <w:tblHeader/>
        </w:trPr>
        <w:tc>
          <w:tcPr>
            <w:tcW w:w="3600" w:type="dxa"/>
          </w:tcPr>
          <w:p w14:paraId="3744FAD2" w14:textId="211DBE41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naslov:</w:t>
            </w:r>
          </w:p>
        </w:tc>
        <w:tc>
          <w:tcPr>
            <w:tcW w:w="5528" w:type="dxa"/>
          </w:tcPr>
          <w:p w14:paraId="6C5718D0" w14:textId="3EAD8E4D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62DD8C75" w14:textId="77777777" w:rsidTr="00E92ACD">
        <w:trPr>
          <w:trHeight w:val="336"/>
          <w:tblHeader/>
        </w:trPr>
        <w:tc>
          <w:tcPr>
            <w:tcW w:w="3600" w:type="dxa"/>
          </w:tcPr>
          <w:p w14:paraId="087F479A" w14:textId="0238358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</w:tcPr>
          <w:p w14:paraId="15EA9186" w14:textId="3D65D56A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0A5376F0" w14:textId="77777777" w:rsidTr="00DA712C">
        <w:trPr>
          <w:trHeight w:val="553"/>
          <w:tblHeader/>
        </w:trPr>
        <w:tc>
          <w:tcPr>
            <w:tcW w:w="3600" w:type="dxa"/>
          </w:tcPr>
          <w:p w14:paraId="4655F22B" w14:textId="1357182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potrdilom.</w:t>
            </w:r>
          </w:p>
        </w:tc>
        <w:tc>
          <w:tcPr>
            <w:tcW w:w="5528" w:type="dxa"/>
          </w:tcPr>
          <w:p w14:paraId="6A383B9A" w14:textId="240A37C8" w:rsidR="00DA712C" w:rsidRPr="001572FE" w:rsidRDefault="005A593F" w:rsidP="00DA712C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131A9A88" w14:textId="77777777" w:rsidTr="00E92ACD">
        <w:trPr>
          <w:trHeight w:val="401"/>
          <w:tblHeader/>
        </w:trPr>
        <w:tc>
          <w:tcPr>
            <w:tcW w:w="3600" w:type="dxa"/>
            <w:vAlign w:val="center"/>
          </w:tcPr>
          <w:p w14:paraId="2CD2E743" w14:textId="0A13B527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31FEB2B5" w14:textId="6B6A038F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E92ACD">
        <w:trPr>
          <w:trHeight w:val="393"/>
          <w:tblHeader/>
        </w:trPr>
        <w:tc>
          <w:tcPr>
            <w:tcW w:w="3600" w:type="dxa"/>
            <w:vAlign w:val="center"/>
          </w:tcPr>
          <w:p w14:paraId="5B44888F" w14:textId="32A1077C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podizvajalci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14:paraId="6F37BF12" w14:textId="192FA539" w:rsidR="00B93ADD" w:rsidRDefault="00B93ADD" w:rsidP="00B93ADD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15AD3C57" w14:textId="7AD7F306" w:rsidR="001E3F13" w:rsidRPr="00E92ACD" w:rsidRDefault="00E92ACD" w:rsidP="00E92ACD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58"/>
        <w:gridCol w:w="3223"/>
      </w:tblGrid>
      <w:tr w:rsidR="00E92ACD" w14:paraId="55278A8E" w14:textId="77777777" w:rsidTr="00E92ACD">
        <w:tc>
          <w:tcPr>
            <w:tcW w:w="2991" w:type="dxa"/>
          </w:tcPr>
          <w:p w14:paraId="14B4446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  <w:bookmarkStart w:id="5" w:name="_Hlk210234690"/>
          </w:p>
          <w:p w14:paraId="1627C653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92ACD" w:rsidRDefault="00E92ACD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858" w:type="dxa"/>
          </w:tcPr>
          <w:p w14:paraId="06C33AEC" w14:textId="77777777" w:rsidR="00E92ACD" w:rsidRPr="00137757" w:rsidRDefault="00E92ACD" w:rsidP="00724D4F">
            <w:pPr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14:paraId="6E7909BD" w14:textId="694492DE" w:rsidR="00E92ACD" w:rsidRDefault="00E92ACD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92ACD" w:rsidRDefault="00E92ACD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92ACD" w:rsidRDefault="00E92ACD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bookmarkEnd w:id="5"/>
    <w:p w14:paraId="675B29C3" w14:textId="1FEFB285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5A593F">
              <w:rPr>
                <w:sz w:val="20"/>
                <w:szCs w:val="20"/>
              </w:rPr>
            </w:r>
            <w:r w:rsidR="005A593F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5A593F">
              <w:rPr>
                <w:sz w:val="20"/>
                <w:szCs w:val="20"/>
              </w:rPr>
            </w:r>
            <w:r w:rsidR="005A593F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69CCFEB9" w14:textId="7CEB791C" w:rsidR="002D4C28" w:rsidRDefault="002D4C28" w:rsidP="00BF5CF0"/>
    <w:p w14:paraId="70922892" w14:textId="51562B5B" w:rsidR="00D36B75" w:rsidRDefault="00D36B75" w:rsidP="00BF5CF0"/>
    <w:p w14:paraId="71CA1377" w14:textId="77777777" w:rsidR="00D36B75" w:rsidRDefault="00D36B75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6C6CEBEA" w14:textId="77777777" w:rsidR="00B015A7" w:rsidRPr="00B015A7" w:rsidRDefault="00B015A7" w:rsidP="00B015A7"/>
    <w:p w14:paraId="5941401A" w14:textId="77777777" w:rsidR="00B015A7" w:rsidRPr="00B015A7" w:rsidRDefault="00B015A7" w:rsidP="00B015A7"/>
    <w:p w14:paraId="5B7E99B7" w14:textId="24FA0CC2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B3871">
              <w:rPr>
                <w:rFonts w:eastAsia="Calibri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B6E18EA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E92ACD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94FD96C" w14:textId="77777777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</w:p>
          <w:p w14:paraId="6FEDC547" w14:textId="4F9418D2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F93917B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67DDE386" w:rsidR="008D5F9B" w:rsidRPr="000733D0" w:rsidRDefault="005A593F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0C600" w14:textId="77777777" w:rsidR="007B3A9F" w:rsidRDefault="007B3A9F">
      <w:r>
        <w:separator/>
      </w:r>
    </w:p>
  </w:endnote>
  <w:endnote w:type="continuationSeparator" w:id="0">
    <w:p w14:paraId="464B846D" w14:textId="77777777" w:rsidR="007B3A9F" w:rsidRDefault="007B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042F9DB2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88D">
          <w:rPr>
            <w:noProof/>
          </w:rPr>
          <w:t>4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99CE3" w14:textId="77777777" w:rsidR="007B3A9F" w:rsidRDefault="007B3A9F">
      <w:r>
        <w:separator/>
      </w:r>
    </w:p>
  </w:footnote>
  <w:footnote w:type="continuationSeparator" w:id="0">
    <w:p w14:paraId="48D949D4" w14:textId="77777777" w:rsidR="007B3A9F" w:rsidRDefault="007B3A9F">
      <w:r>
        <w:continuationSeparator/>
      </w:r>
    </w:p>
  </w:footnote>
  <w:footnote w:id="1">
    <w:p w14:paraId="0D710DD5" w14:textId="186DF3FD" w:rsidR="00E92ACD" w:rsidRDefault="00E92AC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329869711">
    <w:abstractNumId w:val="20"/>
  </w:num>
  <w:num w:numId="2" w16cid:durableId="2076393781">
    <w:abstractNumId w:val="5"/>
  </w:num>
  <w:num w:numId="3" w16cid:durableId="21520557">
    <w:abstractNumId w:val="10"/>
  </w:num>
  <w:num w:numId="4" w16cid:durableId="1303609277">
    <w:abstractNumId w:val="15"/>
  </w:num>
  <w:num w:numId="5" w16cid:durableId="850679776">
    <w:abstractNumId w:val="19"/>
  </w:num>
  <w:num w:numId="6" w16cid:durableId="455175509">
    <w:abstractNumId w:val="13"/>
  </w:num>
  <w:num w:numId="7" w16cid:durableId="1239711000">
    <w:abstractNumId w:val="22"/>
  </w:num>
  <w:num w:numId="8" w16cid:durableId="2063669382">
    <w:abstractNumId w:val="20"/>
  </w:num>
  <w:num w:numId="9" w16cid:durableId="502478633">
    <w:abstractNumId w:val="20"/>
  </w:num>
  <w:num w:numId="10" w16cid:durableId="1125924420">
    <w:abstractNumId w:val="20"/>
  </w:num>
  <w:num w:numId="11" w16cid:durableId="1937327083">
    <w:abstractNumId w:val="20"/>
  </w:num>
  <w:num w:numId="12" w16cid:durableId="1916356427">
    <w:abstractNumId w:val="20"/>
  </w:num>
  <w:num w:numId="13" w16cid:durableId="1514345765">
    <w:abstractNumId w:val="20"/>
  </w:num>
  <w:num w:numId="14" w16cid:durableId="494416328">
    <w:abstractNumId w:val="20"/>
  </w:num>
  <w:num w:numId="15" w16cid:durableId="2064405018">
    <w:abstractNumId w:val="20"/>
  </w:num>
  <w:num w:numId="16" w16cid:durableId="1165244202">
    <w:abstractNumId w:val="20"/>
  </w:num>
  <w:num w:numId="17" w16cid:durableId="619343700">
    <w:abstractNumId w:val="20"/>
  </w:num>
  <w:num w:numId="18" w16cid:durableId="816338491">
    <w:abstractNumId w:val="17"/>
  </w:num>
  <w:num w:numId="19" w16cid:durableId="1392272814">
    <w:abstractNumId w:val="21"/>
  </w:num>
  <w:num w:numId="20" w16cid:durableId="663317993">
    <w:abstractNumId w:val="20"/>
  </w:num>
  <w:num w:numId="21" w16cid:durableId="523982339">
    <w:abstractNumId w:val="2"/>
  </w:num>
  <w:num w:numId="22" w16cid:durableId="508521835">
    <w:abstractNumId w:val="9"/>
  </w:num>
  <w:num w:numId="23" w16cid:durableId="1880701848">
    <w:abstractNumId w:val="20"/>
  </w:num>
  <w:num w:numId="24" w16cid:durableId="1655795799">
    <w:abstractNumId w:val="20"/>
  </w:num>
  <w:num w:numId="25" w16cid:durableId="991831693">
    <w:abstractNumId w:val="20"/>
  </w:num>
  <w:num w:numId="26" w16cid:durableId="652682669">
    <w:abstractNumId w:val="16"/>
  </w:num>
  <w:num w:numId="27" w16cid:durableId="1252005001">
    <w:abstractNumId w:val="3"/>
  </w:num>
  <w:num w:numId="28" w16cid:durableId="1050107659">
    <w:abstractNumId w:val="20"/>
  </w:num>
  <w:num w:numId="29" w16cid:durableId="678234652">
    <w:abstractNumId w:val="20"/>
  </w:num>
  <w:num w:numId="30" w16cid:durableId="1539662494">
    <w:abstractNumId w:val="7"/>
  </w:num>
  <w:num w:numId="31" w16cid:durableId="424694809">
    <w:abstractNumId w:val="4"/>
  </w:num>
  <w:num w:numId="32" w16cid:durableId="697657923">
    <w:abstractNumId w:val="11"/>
  </w:num>
  <w:num w:numId="33" w16cid:durableId="606817507">
    <w:abstractNumId w:val="14"/>
  </w:num>
  <w:num w:numId="34" w16cid:durableId="495537420">
    <w:abstractNumId w:val="20"/>
  </w:num>
  <w:num w:numId="35" w16cid:durableId="1580403442">
    <w:abstractNumId w:val="0"/>
  </w:num>
  <w:num w:numId="36" w16cid:durableId="337199032">
    <w:abstractNumId w:val="8"/>
  </w:num>
  <w:num w:numId="37" w16cid:durableId="104232910">
    <w:abstractNumId w:val="12"/>
  </w:num>
  <w:num w:numId="38" w16cid:durableId="1727485667">
    <w:abstractNumId w:val="1"/>
  </w:num>
  <w:num w:numId="39" w16cid:durableId="891770933">
    <w:abstractNumId w:val="18"/>
  </w:num>
  <w:num w:numId="40" w16cid:durableId="1616405150">
    <w:abstractNumId w:val="6"/>
  </w:num>
  <w:num w:numId="41" w16cid:durableId="488332161">
    <w:abstractNumId w:val="20"/>
  </w:num>
  <w:num w:numId="42" w16cid:durableId="140359910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32E01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B3871"/>
    <w:rsid w:val="000B419F"/>
    <w:rsid w:val="000B694B"/>
    <w:rsid w:val="000C0FD5"/>
    <w:rsid w:val="000D0EC4"/>
    <w:rsid w:val="000E356B"/>
    <w:rsid w:val="000F0FF6"/>
    <w:rsid w:val="000F6C2D"/>
    <w:rsid w:val="00101D9E"/>
    <w:rsid w:val="001134E8"/>
    <w:rsid w:val="00114EB9"/>
    <w:rsid w:val="001215D7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D1147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316E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268E0"/>
    <w:rsid w:val="00430D7A"/>
    <w:rsid w:val="00437618"/>
    <w:rsid w:val="00446859"/>
    <w:rsid w:val="0045221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4526"/>
    <w:rsid w:val="004D0907"/>
    <w:rsid w:val="004D1AD7"/>
    <w:rsid w:val="004D7DCF"/>
    <w:rsid w:val="004E511F"/>
    <w:rsid w:val="004F4C04"/>
    <w:rsid w:val="00502E14"/>
    <w:rsid w:val="00503584"/>
    <w:rsid w:val="0050591E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4AC"/>
    <w:rsid w:val="00585975"/>
    <w:rsid w:val="00590C88"/>
    <w:rsid w:val="0059293C"/>
    <w:rsid w:val="005A0CF5"/>
    <w:rsid w:val="005A3E8C"/>
    <w:rsid w:val="005A4C28"/>
    <w:rsid w:val="005A593F"/>
    <w:rsid w:val="005B25B3"/>
    <w:rsid w:val="005B6CD7"/>
    <w:rsid w:val="005C01D9"/>
    <w:rsid w:val="005C0D45"/>
    <w:rsid w:val="005C39F4"/>
    <w:rsid w:val="005E3067"/>
    <w:rsid w:val="005E48A5"/>
    <w:rsid w:val="005F41A8"/>
    <w:rsid w:val="005F7189"/>
    <w:rsid w:val="005F794D"/>
    <w:rsid w:val="005F7E05"/>
    <w:rsid w:val="00616CA6"/>
    <w:rsid w:val="0061797B"/>
    <w:rsid w:val="00620AC9"/>
    <w:rsid w:val="006216E6"/>
    <w:rsid w:val="00623CEF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035D"/>
    <w:rsid w:val="0075570A"/>
    <w:rsid w:val="007644FE"/>
    <w:rsid w:val="00767466"/>
    <w:rsid w:val="00773AC1"/>
    <w:rsid w:val="00776432"/>
    <w:rsid w:val="00784164"/>
    <w:rsid w:val="00785F93"/>
    <w:rsid w:val="007A45D9"/>
    <w:rsid w:val="007A5058"/>
    <w:rsid w:val="007A7417"/>
    <w:rsid w:val="007B3A9F"/>
    <w:rsid w:val="007B7F4B"/>
    <w:rsid w:val="007C37CD"/>
    <w:rsid w:val="007C3E27"/>
    <w:rsid w:val="007D7BE8"/>
    <w:rsid w:val="007E088D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41A8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464A8"/>
    <w:rsid w:val="00A4709A"/>
    <w:rsid w:val="00A47368"/>
    <w:rsid w:val="00A47F36"/>
    <w:rsid w:val="00A679E2"/>
    <w:rsid w:val="00A712E7"/>
    <w:rsid w:val="00A74183"/>
    <w:rsid w:val="00A767B8"/>
    <w:rsid w:val="00A770DD"/>
    <w:rsid w:val="00A77AA2"/>
    <w:rsid w:val="00A9129A"/>
    <w:rsid w:val="00AC0EF0"/>
    <w:rsid w:val="00AD7311"/>
    <w:rsid w:val="00AE11CC"/>
    <w:rsid w:val="00AF2B15"/>
    <w:rsid w:val="00AF3B2C"/>
    <w:rsid w:val="00B015A7"/>
    <w:rsid w:val="00B02FFD"/>
    <w:rsid w:val="00B07ADE"/>
    <w:rsid w:val="00B23EA4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0684F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C5B63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15A5"/>
    <w:rsid w:val="00D72CFE"/>
    <w:rsid w:val="00D77C29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2ACD"/>
    <w:rsid w:val="00EA23A9"/>
    <w:rsid w:val="00ED3863"/>
    <w:rsid w:val="00EE4788"/>
    <w:rsid w:val="00EF38A6"/>
    <w:rsid w:val="00EF6BDD"/>
    <w:rsid w:val="00F10D9F"/>
    <w:rsid w:val="00F123FC"/>
    <w:rsid w:val="00F3139E"/>
    <w:rsid w:val="00F3187F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5B6700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183F-9978-4A64-AF86-BA2047AB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12</TotalTime>
  <Pages>4</Pages>
  <Words>352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24</cp:revision>
  <cp:lastPrinted>2012-02-09T13:14:00Z</cp:lastPrinted>
  <dcterms:created xsi:type="dcterms:W3CDTF">2025-04-14T09:47:00Z</dcterms:created>
  <dcterms:modified xsi:type="dcterms:W3CDTF">2026-08-05T10:26:00Z</dcterms:modified>
</cp:coreProperties>
</file>